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聘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证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兹证明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>同志，身份证号：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>为我单位职工，目前从事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>（临床/中医/口腔/公共卫生/全科）专业工作，聘用期从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>日至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>特此证明！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700" w:lineRule="exact"/>
        <w:jc w:val="righ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 xml:space="preserve">单位法人签字/盖章：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700" w:lineRule="exact"/>
        <w:jc w:val="righ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 xml:space="preserve">单位盖章：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700" w:lineRule="exact"/>
        <w:jc w:val="righ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u w:val="none"/>
          <w:lang w:val="en-US" w:eastAsia="zh-CN"/>
        </w:rPr>
        <w:t xml:space="preserve">      年    月    日    </w:t>
      </w:r>
    </w:p>
    <w:p>
      <w:pPr>
        <w:suppressAutoHyphens/>
        <w:spacing w:line="288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47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cs="Times New Roman"/>
      </w:rPr>
    </w:pPr>
  </w:p>
  <w:p>
    <w:pPr>
      <w:pStyle w:val="4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Y5ZDM1YjRlMGMyYWIxMDRjZjYwOWQ2M2U2YzQ5MDMifQ=="/>
  </w:docVars>
  <w:rsids>
    <w:rsidRoot w:val="00172A27"/>
    <w:rsid w:val="00040AF8"/>
    <w:rsid w:val="00054EB1"/>
    <w:rsid w:val="00086ED4"/>
    <w:rsid w:val="00090FCF"/>
    <w:rsid w:val="00107AEB"/>
    <w:rsid w:val="001176F2"/>
    <w:rsid w:val="00137914"/>
    <w:rsid w:val="00172A27"/>
    <w:rsid w:val="001737AF"/>
    <w:rsid w:val="001B4040"/>
    <w:rsid w:val="001E3B83"/>
    <w:rsid w:val="00235732"/>
    <w:rsid w:val="0025038A"/>
    <w:rsid w:val="00286597"/>
    <w:rsid w:val="00297116"/>
    <w:rsid w:val="002B06ED"/>
    <w:rsid w:val="002D71D9"/>
    <w:rsid w:val="002F5CCA"/>
    <w:rsid w:val="00312F16"/>
    <w:rsid w:val="00316582"/>
    <w:rsid w:val="00320EA4"/>
    <w:rsid w:val="00323D38"/>
    <w:rsid w:val="00340C25"/>
    <w:rsid w:val="00391DEF"/>
    <w:rsid w:val="00397ECC"/>
    <w:rsid w:val="003A430C"/>
    <w:rsid w:val="003C3F47"/>
    <w:rsid w:val="003D6A55"/>
    <w:rsid w:val="004105EB"/>
    <w:rsid w:val="00431836"/>
    <w:rsid w:val="00434E48"/>
    <w:rsid w:val="0045525F"/>
    <w:rsid w:val="004932B3"/>
    <w:rsid w:val="004B3C93"/>
    <w:rsid w:val="00501243"/>
    <w:rsid w:val="005038DB"/>
    <w:rsid w:val="0054391D"/>
    <w:rsid w:val="00567EAC"/>
    <w:rsid w:val="00571303"/>
    <w:rsid w:val="00574A81"/>
    <w:rsid w:val="005D2316"/>
    <w:rsid w:val="005D3473"/>
    <w:rsid w:val="006179BF"/>
    <w:rsid w:val="0066003D"/>
    <w:rsid w:val="006D2CC4"/>
    <w:rsid w:val="00720156"/>
    <w:rsid w:val="007B41CF"/>
    <w:rsid w:val="007B7A32"/>
    <w:rsid w:val="007C5D5D"/>
    <w:rsid w:val="007E2FCD"/>
    <w:rsid w:val="007E3B67"/>
    <w:rsid w:val="00800D23"/>
    <w:rsid w:val="0080417E"/>
    <w:rsid w:val="00816413"/>
    <w:rsid w:val="008342A4"/>
    <w:rsid w:val="0086055A"/>
    <w:rsid w:val="008B5FE4"/>
    <w:rsid w:val="0096137F"/>
    <w:rsid w:val="009E25E4"/>
    <w:rsid w:val="009F2BE0"/>
    <w:rsid w:val="00A16A9B"/>
    <w:rsid w:val="00A24CEC"/>
    <w:rsid w:val="00A358BE"/>
    <w:rsid w:val="00AA3FA7"/>
    <w:rsid w:val="00AB24FD"/>
    <w:rsid w:val="00AB46F3"/>
    <w:rsid w:val="00AD3AA5"/>
    <w:rsid w:val="00AD72DC"/>
    <w:rsid w:val="00B0333A"/>
    <w:rsid w:val="00B0475D"/>
    <w:rsid w:val="00B104DA"/>
    <w:rsid w:val="00B21730"/>
    <w:rsid w:val="00B46ECA"/>
    <w:rsid w:val="00BA7018"/>
    <w:rsid w:val="00BE44F5"/>
    <w:rsid w:val="00C36C21"/>
    <w:rsid w:val="00C45143"/>
    <w:rsid w:val="00C92F97"/>
    <w:rsid w:val="00CB1170"/>
    <w:rsid w:val="00D3631D"/>
    <w:rsid w:val="00D43E0A"/>
    <w:rsid w:val="00D80D7C"/>
    <w:rsid w:val="00DC2DE0"/>
    <w:rsid w:val="00DE73ED"/>
    <w:rsid w:val="00E06277"/>
    <w:rsid w:val="00E125BF"/>
    <w:rsid w:val="00E425A1"/>
    <w:rsid w:val="00E564CB"/>
    <w:rsid w:val="00E81DED"/>
    <w:rsid w:val="00E8206B"/>
    <w:rsid w:val="00E9585A"/>
    <w:rsid w:val="00EC14E2"/>
    <w:rsid w:val="00EC4FD1"/>
    <w:rsid w:val="00ED33FD"/>
    <w:rsid w:val="00F362DF"/>
    <w:rsid w:val="00F51B1E"/>
    <w:rsid w:val="00F55D66"/>
    <w:rsid w:val="00F65E6A"/>
    <w:rsid w:val="00F83C76"/>
    <w:rsid w:val="00FF2F59"/>
    <w:rsid w:val="00FF526D"/>
    <w:rsid w:val="014E1B6E"/>
    <w:rsid w:val="026A733B"/>
    <w:rsid w:val="07ED2336"/>
    <w:rsid w:val="09216B15"/>
    <w:rsid w:val="0DB2365E"/>
    <w:rsid w:val="10EC4746"/>
    <w:rsid w:val="17F13302"/>
    <w:rsid w:val="1CBA79B0"/>
    <w:rsid w:val="20CC20A4"/>
    <w:rsid w:val="24022CAE"/>
    <w:rsid w:val="29831A06"/>
    <w:rsid w:val="2BCC6EAD"/>
    <w:rsid w:val="2C1368F0"/>
    <w:rsid w:val="2EA70449"/>
    <w:rsid w:val="33DD4ADA"/>
    <w:rsid w:val="38776117"/>
    <w:rsid w:val="398B351B"/>
    <w:rsid w:val="40DE4C05"/>
    <w:rsid w:val="44C64380"/>
    <w:rsid w:val="490F0CE6"/>
    <w:rsid w:val="4CB506D4"/>
    <w:rsid w:val="53F911B9"/>
    <w:rsid w:val="56F9615A"/>
    <w:rsid w:val="5B4260F9"/>
    <w:rsid w:val="5C8E5A0E"/>
    <w:rsid w:val="5FAD49E5"/>
    <w:rsid w:val="5FD750FE"/>
    <w:rsid w:val="659A38EC"/>
    <w:rsid w:val="69BD527F"/>
    <w:rsid w:val="6F8039CD"/>
    <w:rsid w:val="708B7CCF"/>
    <w:rsid w:val="70F02892"/>
    <w:rsid w:val="711053E3"/>
    <w:rsid w:val="71894D87"/>
    <w:rsid w:val="72DA7FEB"/>
    <w:rsid w:val="73F25FE0"/>
    <w:rsid w:val="768664B5"/>
    <w:rsid w:val="7CD028D3"/>
    <w:rsid w:val="7DE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qFormat/>
    <w:uiPriority w:val="99"/>
    <w:pPr>
      <w:jc w:val="left"/>
    </w:p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Title"/>
    <w:basedOn w:val="1"/>
    <w:next w:val="1"/>
    <w:link w:val="16"/>
    <w:qFormat/>
    <w:locked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paragraph" w:styleId="7">
    <w:name w:val="annotation subject"/>
    <w:basedOn w:val="2"/>
    <w:next w:val="2"/>
    <w:link w:val="12"/>
    <w:semiHidden/>
    <w:qFormat/>
    <w:uiPriority w:val="99"/>
    <w:rPr>
      <w:b/>
      <w:bCs/>
    </w:rPr>
  </w:style>
  <w:style w:type="character" w:styleId="10">
    <w:name w:val="annotation reference"/>
    <w:basedOn w:val="9"/>
    <w:semiHidden/>
    <w:qFormat/>
    <w:uiPriority w:val="99"/>
    <w:rPr>
      <w:sz w:val="21"/>
      <w:szCs w:val="21"/>
    </w:rPr>
  </w:style>
  <w:style w:type="character" w:customStyle="1" w:styleId="11">
    <w:name w:val="Comment Text Char"/>
    <w:basedOn w:val="9"/>
    <w:link w:val="2"/>
    <w:semiHidden/>
    <w:qFormat/>
    <w:locked/>
    <w:uiPriority w:val="99"/>
    <w:rPr>
      <w:kern w:val="2"/>
      <w:sz w:val="22"/>
      <w:szCs w:val="22"/>
    </w:rPr>
  </w:style>
  <w:style w:type="character" w:customStyle="1" w:styleId="12">
    <w:name w:val="Comment Subject Char"/>
    <w:basedOn w:val="11"/>
    <w:link w:val="7"/>
    <w:semiHidden/>
    <w:qFormat/>
    <w:locked/>
    <w:uiPriority w:val="99"/>
    <w:rPr>
      <w:b/>
      <w:bCs/>
    </w:rPr>
  </w:style>
  <w:style w:type="character" w:customStyle="1" w:styleId="13">
    <w:name w:val="Balloon Text Char"/>
    <w:basedOn w:val="9"/>
    <w:link w:val="3"/>
    <w:semiHidden/>
    <w:qFormat/>
    <w:locked/>
    <w:uiPriority w:val="99"/>
    <w:rPr>
      <w:kern w:val="2"/>
      <w:sz w:val="18"/>
      <w:szCs w:val="18"/>
    </w:rPr>
  </w:style>
  <w:style w:type="character" w:customStyle="1" w:styleId="14">
    <w:name w:val="Footer Char"/>
    <w:basedOn w:val="9"/>
    <w:link w:val="4"/>
    <w:qFormat/>
    <w:locked/>
    <w:uiPriority w:val="99"/>
    <w:rPr>
      <w:sz w:val="18"/>
      <w:szCs w:val="18"/>
    </w:rPr>
  </w:style>
  <w:style w:type="character" w:customStyle="1" w:styleId="15">
    <w:name w:val="Header Char"/>
    <w:basedOn w:val="9"/>
    <w:link w:val="5"/>
    <w:qFormat/>
    <w:locked/>
    <w:uiPriority w:val="99"/>
    <w:rPr>
      <w:sz w:val="18"/>
      <w:szCs w:val="18"/>
    </w:rPr>
  </w:style>
  <w:style w:type="character" w:customStyle="1" w:styleId="16">
    <w:name w:val="Title Char"/>
    <w:basedOn w:val="9"/>
    <w:link w:val="6"/>
    <w:qFormat/>
    <w:locked/>
    <w:uiPriority w:val="99"/>
    <w:rPr>
      <w:rFonts w:ascii="Cambria" w:hAnsi="Cambria" w:eastAsia="宋体" w:cs="Cambria"/>
      <w:b/>
      <w:bCs/>
      <w:sz w:val="32"/>
      <w:szCs w:val="32"/>
      <w:lang w:val="en-US" w:eastAsia="zh-CN"/>
    </w:rPr>
  </w:style>
  <w:style w:type="paragraph" w:customStyle="1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7</Pages>
  <Words>2014</Words>
  <Characters>2048</Characters>
  <Lines>0</Lines>
  <Paragraphs>0</Paragraphs>
  <TotalTime>26</TotalTime>
  <ScaleCrop>false</ScaleCrop>
  <LinksUpToDate>false</LinksUpToDate>
  <CharactersWithSpaces>2979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2018-01-11T02:26:00Z</dcterms:created>
  <dc:creator>wenjy</dc:creator>
  <cp:lastModifiedBy>酱油妹</cp:lastModifiedBy>
  <cp:lastPrinted>2014-03-12T02:12:00Z</cp:lastPrinted>
  <dcterms:modified xsi:type="dcterms:W3CDTF">2022-09-22T09:43:00Z</dcterms:modified>
  <dc:title>医师资格考试报名资格规定（2014版）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082175121C7746D9A67616AE923149E7</vt:lpwstr>
  </property>
</Properties>
</file>